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A50ED" w14:textId="2ED2EE11" w:rsidR="00505FE4" w:rsidRPr="000F22F4" w:rsidRDefault="00505FE4" w:rsidP="00A4490B">
      <w:pPr>
        <w:pStyle w:val="Tytu"/>
        <w:ind w:right="707"/>
        <w:jc w:val="left"/>
        <w:rPr>
          <w:szCs w:val="24"/>
        </w:rPr>
      </w:pPr>
    </w:p>
    <w:p w14:paraId="429F6997" w14:textId="77777777" w:rsidR="00505FE4" w:rsidRPr="000F22F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F22F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F22F4" w14:paraId="5F4AB41A" w14:textId="77777777" w:rsidTr="002042F6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8A2A95B" w14:textId="77777777" w:rsidR="00505FE4" w:rsidRPr="000F22F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F1CD" w14:textId="77777777" w:rsidR="00D64EBF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Nazwa modułu (bloku przedmiotów):</w:t>
            </w:r>
          </w:p>
          <w:p w14:paraId="134810A8" w14:textId="4AED0E1E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B3B59A" w14:textId="1E47511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Kod modułu:</w:t>
            </w:r>
            <w:r w:rsidR="00D64EBF" w:rsidRPr="000F22F4">
              <w:rPr>
                <w:sz w:val="24"/>
                <w:szCs w:val="24"/>
              </w:rPr>
              <w:t xml:space="preserve"> </w:t>
            </w:r>
            <w:r w:rsidR="00D64EBF" w:rsidRPr="000F22F4">
              <w:rPr>
                <w:b/>
                <w:color w:val="00000A"/>
                <w:sz w:val="22"/>
                <w:szCs w:val="22"/>
              </w:rPr>
              <w:t>M19</w:t>
            </w:r>
          </w:p>
        </w:tc>
      </w:tr>
      <w:tr w:rsidR="00505FE4" w:rsidRPr="000F22F4" w14:paraId="57D5EF98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3D82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BEE" w14:textId="77777777" w:rsidR="00505FE4" w:rsidRPr="000F22F4" w:rsidRDefault="00505FE4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Nazwa przedmiotu: </w:t>
            </w:r>
          </w:p>
          <w:p w14:paraId="7104EBEB" w14:textId="5079B74A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Administracja systemem Linux 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4DB9AFE" w14:textId="4DE21DF0" w:rsidR="00505FE4" w:rsidRPr="000F22F4" w:rsidRDefault="00505FE4" w:rsidP="00F77DC4">
            <w:pPr>
              <w:rPr>
                <w:b/>
                <w:bCs/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Kod przedmiotu:</w:t>
            </w:r>
            <w:r w:rsidR="00D64EBF" w:rsidRPr="000F22F4">
              <w:rPr>
                <w:sz w:val="24"/>
                <w:szCs w:val="24"/>
              </w:rPr>
              <w:t xml:space="preserve"> </w:t>
            </w:r>
            <w:r w:rsidR="00D64EBF" w:rsidRPr="000F22F4">
              <w:rPr>
                <w:b/>
                <w:sz w:val="22"/>
                <w:szCs w:val="22"/>
              </w:rPr>
              <w:t>ASK_M9</w:t>
            </w:r>
          </w:p>
        </w:tc>
      </w:tr>
      <w:tr w:rsidR="00505FE4" w:rsidRPr="000F22F4" w14:paraId="66F7694F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557495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665436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Nazwa jednostki organizacyjnej prowadzącej przedmiot / moduł:</w:t>
            </w:r>
          </w:p>
          <w:p w14:paraId="42B9A4E3" w14:textId="77777777" w:rsidR="00505FE4" w:rsidRPr="000F22F4" w:rsidRDefault="00A0655B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F22F4" w14:paraId="64B10E19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8FFB87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B13F3C" w14:textId="5547BD5F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Nazwa kierunku:</w:t>
            </w:r>
            <w:r w:rsidR="00D64EBF" w:rsidRPr="000F22F4">
              <w:rPr>
                <w:sz w:val="24"/>
                <w:szCs w:val="24"/>
              </w:rPr>
              <w:t xml:space="preserve"> </w:t>
            </w:r>
            <w:r w:rsidR="00D64EBF" w:rsidRPr="000F22F4">
              <w:rPr>
                <w:b/>
                <w:sz w:val="24"/>
                <w:szCs w:val="24"/>
              </w:rPr>
              <w:t>INFORMATYKA</w:t>
            </w:r>
          </w:p>
          <w:p w14:paraId="7CD3CECA" w14:textId="77777777" w:rsidR="00505FE4" w:rsidRPr="000F22F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0F22F4" w14:paraId="3EFFCFAF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6B284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B5F33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Nazwa specjalności:</w:t>
            </w:r>
            <w:r w:rsidR="00A0655B" w:rsidRPr="000F22F4">
              <w:rPr>
                <w:sz w:val="24"/>
                <w:szCs w:val="24"/>
              </w:rPr>
              <w:t xml:space="preserve"> /niewłaściwe skasować/</w:t>
            </w:r>
          </w:p>
          <w:p w14:paraId="0C6FFB13" w14:textId="1D125B2C" w:rsidR="00505FE4" w:rsidRPr="000F22F4" w:rsidRDefault="00A0655B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0F22F4" w14:paraId="1ED58987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CF46DC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168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Forma studiów:</w:t>
            </w:r>
          </w:p>
          <w:p w14:paraId="564B9371" w14:textId="5FFF9059" w:rsidR="00505FE4" w:rsidRPr="000F22F4" w:rsidRDefault="00305830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CE3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Profil kształcenia:</w:t>
            </w:r>
          </w:p>
          <w:p w14:paraId="1EE67D74" w14:textId="077152A5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FE797EE" w14:textId="77777777" w:rsidR="00D64EBF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Poziom studiów:</w:t>
            </w:r>
            <w:r w:rsidR="00D64EBF" w:rsidRPr="000F22F4">
              <w:rPr>
                <w:sz w:val="24"/>
                <w:szCs w:val="24"/>
              </w:rPr>
              <w:t xml:space="preserve"> </w:t>
            </w:r>
          </w:p>
          <w:p w14:paraId="0B678E94" w14:textId="09B500AD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0F22F4" w14:paraId="1AC487C9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09B7A5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37F" w14:textId="77777777" w:rsidR="00D64EBF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Rok / semestr: </w:t>
            </w:r>
          </w:p>
          <w:p w14:paraId="0A57714A" w14:textId="1B8330A9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EBE3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Status przedmiotu /modułu:</w:t>
            </w:r>
          </w:p>
          <w:p w14:paraId="79E352A8" w14:textId="157D0574" w:rsidR="00505FE4" w:rsidRPr="000F22F4" w:rsidRDefault="00D64EBF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6E627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Język przedmiotu / modułu:</w:t>
            </w:r>
          </w:p>
          <w:p w14:paraId="55182807" w14:textId="36005248" w:rsidR="00505FE4" w:rsidRPr="000F22F4" w:rsidRDefault="00D64EBF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505FE4" w:rsidRPr="000F22F4" w14:paraId="52783E05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99EB70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AC1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  <w:p w14:paraId="43142841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184B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F320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F275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588E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8B6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5EA1F7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inne </w:t>
            </w:r>
            <w:r w:rsidRPr="000F22F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F22F4" w14:paraId="5E4FECD5" w14:textId="77777777" w:rsidTr="002042F6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F035FB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53DB2A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0BB333" w14:textId="5D6C9DCF" w:rsidR="00505FE4" w:rsidRPr="000F22F4" w:rsidRDefault="00D64EBF" w:rsidP="00F77DC4">
            <w:pPr>
              <w:jc w:val="center"/>
              <w:rPr>
                <w:b/>
                <w:sz w:val="24"/>
                <w:szCs w:val="24"/>
              </w:rPr>
            </w:pPr>
            <w:r w:rsidRPr="000F22F4">
              <w:rPr>
                <w:b/>
                <w:color w:val="00000A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6764E" w14:textId="77777777" w:rsidR="00505FE4" w:rsidRPr="000F22F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572D0" w14:textId="4C549462" w:rsidR="00505FE4" w:rsidRPr="000F22F4" w:rsidRDefault="00A8684B" w:rsidP="00F77DC4">
            <w:pPr>
              <w:jc w:val="center"/>
              <w:rPr>
                <w:b/>
                <w:sz w:val="24"/>
                <w:szCs w:val="24"/>
              </w:rPr>
            </w:pPr>
            <w:r w:rsidRPr="000F22F4">
              <w:rPr>
                <w:b/>
                <w:color w:val="00000A"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285A8" w14:textId="77777777" w:rsidR="00505FE4" w:rsidRPr="000F22F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E4DAE" w14:textId="77777777" w:rsidR="00505FE4" w:rsidRPr="000F22F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A6E946" w14:textId="77777777" w:rsidR="00505FE4" w:rsidRPr="000F22F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3D8F61" w14:textId="77777777" w:rsidR="00505FE4" w:rsidRPr="000F22F4" w:rsidRDefault="00505FE4" w:rsidP="00505FE4">
      <w:pPr>
        <w:rPr>
          <w:sz w:val="24"/>
          <w:szCs w:val="24"/>
        </w:rPr>
      </w:pPr>
    </w:p>
    <w:p w14:paraId="43B25A93" w14:textId="77777777" w:rsidR="00505FE4" w:rsidRPr="000F22F4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F22F4" w14:paraId="24475629" w14:textId="77777777" w:rsidTr="002042F6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72E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Koordynator przedmiotu / modułu</w:t>
            </w:r>
            <w:r w:rsidRPr="000F22F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B805" w14:textId="7F483E1C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0F22F4" w14:paraId="45CDF06F" w14:textId="77777777" w:rsidTr="002042F6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1B2A" w14:textId="77777777" w:rsidR="00505FE4" w:rsidRPr="000F22F4" w:rsidRDefault="00505FE4" w:rsidP="00F77DC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Prowadzący zajęcia</w:t>
            </w:r>
            <w:r w:rsidRPr="000F22F4">
              <w:t>*</w:t>
            </w:r>
          </w:p>
          <w:p w14:paraId="0E3C03E9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B978" w14:textId="5E9FAFD3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0F22F4" w14:paraId="0066716A" w14:textId="77777777" w:rsidTr="002042F6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A2E0" w14:textId="77777777" w:rsidR="00505FE4" w:rsidRPr="000F22F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E28F7" w14:textId="1A5BEA25" w:rsidR="00505FE4" w:rsidRPr="000F22F4" w:rsidRDefault="00D64EBF" w:rsidP="00F77DC4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>Nabycie przez studentów umiejętności  administracji systemem, konfiguracją sieci oraz administracji wybranymi usługami serwerowymi w systemie Linux.</w:t>
            </w:r>
          </w:p>
        </w:tc>
      </w:tr>
      <w:tr w:rsidR="00505FE4" w:rsidRPr="000F22F4" w14:paraId="6FF6D5F3" w14:textId="77777777" w:rsidTr="002042F6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198F46" w14:textId="77777777" w:rsidR="00505FE4" w:rsidRPr="000F22F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D7C28" w14:textId="77777777" w:rsidR="00D64EBF" w:rsidRPr="000F22F4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Wiedza i umiejętności z przedmiotów:</w:t>
            </w:r>
          </w:p>
          <w:p w14:paraId="2B00F921" w14:textId="77777777" w:rsidR="00D64EBF" w:rsidRPr="000F22F4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 Systemy operacyjne.</w:t>
            </w:r>
          </w:p>
          <w:p w14:paraId="709A713B" w14:textId="5F621E5C" w:rsidR="00505FE4" w:rsidRPr="000F22F4" w:rsidRDefault="00D64EBF" w:rsidP="00D64EBF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>2. Sieci komputerowe.</w:t>
            </w:r>
          </w:p>
        </w:tc>
      </w:tr>
    </w:tbl>
    <w:p w14:paraId="6B7AAC4F" w14:textId="77777777" w:rsidR="00505FE4" w:rsidRPr="000F22F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F22F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C31353B" w14:textId="77777777" w:rsidR="00505FE4" w:rsidRPr="000F22F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F22F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6D3ECE0" w14:textId="77777777" w:rsidR="00505FE4" w:rsidRPr="000F22F4" w:rsidRDefault="00505FE4" w:rsidP="00505FE4">
      <w:pPr>
        <w:rPr>
          <w:sz w:val="24"/>
          <w:szCs w:val="24"/>
        </w:rPr>
      </w:pPr>
    </w:p>
    <w:p w14:paraId="2FB2C277" w14:textId="77777777" w:rsidR="007C5C44" w:rsidRPr="000F22F4" w:rsidRDefault="007C5C4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F22F4" w14:paraId="2887ABB5" w14:textId="77777777" w:rsidTr="002042F6">
        <w:trPr>
          <w:cantSplit/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B334269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F22F4" w14:paraId="7451BBEC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31871" w14:textId="77777777" w:rsidR="00505FE4" w:rsidRPr="000F22F4" w:rsidRDefault="00505FE4" w:rsidP="00F77DC4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5D9125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964070" w14:textId="77777777" w:rsidR="00505FE4" w:rsidRPr="000F22F4" w:rsidRDefault="00505FE4" w:rsidP="00F77DC4">
            <w:pPr>
              <w:jc w:val="center"/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 xml:space="preserve">Kod kierunkowego efektu </w:t>
            </w:r>
          </w:p>
          <w:p w14:paraId="7732D63C" w14:textId="77777777" w:rsidR="00505FE4" w:rsidRPr="000F22F4" w:rsidRDefault="00505FE4" w:rsidP="00F77DC4">
            <w:pPr>
              <w:jc w:val="center"/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uczenia się</w:t>
            </w:r>
          </w:p>
        </w:tc>
      </w:tr>
      <w:tr w:rsidR="00505FE4" w:rsidRPr="000F22F4" w14:paraId="294F7789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26EF" w14:textId="49D09EF8" w:rsidR="00505FE4" w:rsidRPr="000F22F4" w:rsidRDefault="00D64EBF" w:rsidP="00D64EBF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33517A" w14:textId="68B7A17B" w:rsidR="00505FE4" w:rsidRPr="000F22F4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Opisuje sposoby konfiguracji systemu Linux i wymienia polecenia.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C98712" w14:textId="1CA002D8" w:rsidR="00505FE4" w:rsidRPr="000F22F4" w:rsidRDefault="00D64EBF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K_W05</w:t>
            </w:r>
          </w:p>
        </w:tc>
      </w:tr>
      <w:tr w:rsidR="00505FE4" w:rsidRPr="000F22F4" w14:paraId="13D16012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8CDF" w14:textId="46C68A66" w:rsidR="00505FE4" w:rsidRPr="000F22F4" w:rsidRDefault="00D64EBF" w:rsidP="00D64EBF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E3980" w14:textId="2A76E295" w:rsidR="00505FE4" w:rsidRPr="000F22F4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Opisuje konfigurację sieci w systemie Linux i wymienia polecenia.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0D252" w14:textId="1485EF5D" w:rsidR="00505FE4" w:rsidRPr="000F22F4" w:rsidRDefault="00D64EBF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K_W08</w:t>
            </w:r>
          </w:p>
        </w:tc>
      </w:tr>
      <w:tr w:rsidR="00505FE4" w:rsidRPr="000F22F4" w14:paraId="7E52506C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4291" w14:textId="3C2C82E4" w:rsidR="00505FE4" w:rsidRPr="000F22F4" w:rsidRDefault="00D64EBF" w:rsidP="00D64EBF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99F12" w14:textId="53712203" w:rsidR="00505FE4" w:rsidRPr="000F22F4" w:rsidRDefault="00D64EBF" w:rsidP="00D64EBF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>Opisuje metody konfiguracji oraz polecenia służące do administracji wybranymi usługami sieciowymi.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8730B" w14:textId="15E507D1" w:rsidR="00505FE4" w:rsidRPr="000F22F4" w:rsidRDefault="00D64EBF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K_W16</w:t>
            </w:r>
          </w:p>
        </w:tc>
      </w:tr>
      <w:tr w:rsidR="00505FE4" w:rsidRPr="000F22F4" w14:paraId="07D4D60E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854A" w14:textId="70937C1F" w:rsidR="00505FE4" w:rsidRPr="000F22F4" w:rsidRDefault="007C5C44" w:rsidP="007C5C4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C66970" w14:textId="35A5253A" w:rsidR="00505FE4" w:rsidRPr="000F22F4" w:rsidRDefault="007C5C44" w:rsidP="007C5C44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>Administruje systemem operacyjnym Linux i rozwiązuje problemy.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7A369" w14:textId="729B5BF4" w:rsidR="00505FE4" w:rsidRPr="000F22F4" w:rsidRDefault="007C5C4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K_U13</w:t>
            </w:r>
          </w:p>
        </w:tc>
      </w:tr>
      <w:tr w:rsidR="00505FE4" w:rsidRPr="000F22F4" w14:paraId="030ED816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193" w14:textId="54B229C7" w:rsidR="00505FE4" w:rsidRPr="000F22F4" w:rsidRDefault="007C5C44" w:rsidP="007C5C4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8B9782" w14:textId="0D9BB4BF" w:rsidR="00505FE4" w:rsidRPr="000F22F4" w:rsidRDefault="007C5C44" w:rsidP="007C5C44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>Administruje siecią w systemie Linux i rozwiązuje problemy.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0050F" w14:textId="444BBC94" w:rsidR="00505FE4" w:rsidRPr="000F22F4" w:rsidRDefault="007C5C4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K_U14</w:t>
            </w:r>
          </w:p>
        </w:tc>
      </w:tr>
      <w:tr w:rsidR="00505FE4" w:rsidRPr="000F22F4" w14:paraId="36CE449D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9FA" w14:textId="6D6FC076" w:rsidR="00505FE4" w:rsidRPr="000F22F4" w:rsidRDefault="007C5C44" w:rsidP="007C5C4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29F8C" w14:textId="06D04100" w:rsidR="00505FE4" w:rsidRPr="000F22F4" w:rsidRDefault="007C5C44" w:rsidP="007C5C44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>Administruje wybranymi usługami sieciowymi w systemie Linux i rozwiązuje problemy.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F94D9" w14:textId="4E179613" w:rsidR="00505FE4" w:rsidRPr="000F22F4" w:rsidRDefault="007C5C4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K_U22</w:t>
            </w:r>
          </w:p>
        </w:tc>
      </w:tr>
      <w:tr w:rsidR="00505FE4" w:rsidRPr="000F22F4" w14:paraId="54AEEB46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1793" w14:textId="146C4928" w:rsidR="00505FE4" w:rsidRPr="000F22F4" w:rsidRDefault="007C5C44" w:rsidP="007C5C4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342264" w14:textId="49911290" w:rsidR="00505FE4" w:rsidRPr="000F22F4" w:rsidRDefault="007C5C44" w:rsidP="007C5C44">
            <w:pPr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Pracuje w zespole/grupie</w:t>
            </w:r>
            <w:r w:rsidRPr="000F22F4"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834CF" w14:textId="17B46854" w:rsidR="00505FE4" w:rsidRPr="000F22F4" w:rsidRDefault="007C5C4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K_U02</w:t>
            </w:r>
          </w:p>
        </w:tc>
      </w:tr>
      <w:tr w:rsidR="00A4490B" w:rsidRPr="000F22F4" w14:paraId="511E5503" w14:textId="77777777" w:rsidTr="002042F6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2DB" w14:textId="77777777" w:rsidR="00A4490B" w:rsidRPr="000F22F4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343103" w14:textId="77777777" w:rsidR="00A4490B" w:rsidRPr="000F22F4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17AF" w14:textId="77777777" w:rsidR="00A4490B" w:rsidRPr="000F22F4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6A15472A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3B03606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0F22F4" w14:paraId="43DBE726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57FEEF" w14:textId="77777777" w:rsidR="00505FE4" w:rsidRPr="000F22F4" w:rsidRDefault="00505FE4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505FE4" w:rsidRPr="000F22F4" w14:paraId="2A197C3D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FC9AF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 Instalacja systemu Linux i oprogramowania, użytkownicy.</w:t>
            </w:r>
          </w:p>
          <w:p w14:paraId="3DB8F8DE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2. Konfiguracja sieci i zapory firewall,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systemd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C30429F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lang w:val="en-US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3. Serwer SSH, sftp,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scp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chroot+sftp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only.</w:t>
            </w:r>
          </w:p>
          <w:p w14:paraId="6278D621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4. Serwery FTP, tekstowe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klienty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ftp.</w:t>
            </w:r>
          </w:p>
          <w:p w14:paraId="50BBA04E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5. Serwery WWW: Apache i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Nginx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4901B4E4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6. Serwer plików SAMBA.</w:t>
            </w:r>
          </w:p>
          <w:p w14:paraId="61855F86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7. Sieciowy system plików NFS.</w:t>
            </w:r>
          </w:p>
          <w:p w14:paraId="54AE8992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8. Serwery czasu,  NTP i DHCP.</w:t>
            </w:r>
          </w:p>
          <w:p w14:paraId="46E08379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9. Logi, analiza logów i poczta systemowa.</w:t>
            </w:r>
          </w:p>
          <w:p w14:paraId="2E20A634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10. Serwery poczty elektronicznej.</w:t>
            </w:r>
          </w:p>
          <w:p w14:paraId="3594EC49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11. Serwer DNS BIND9.</w:t>
            </w:r>
          </w:p>
          <w:p w14:paraId="2D398CBB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12. Dyski, partycje i system plików ext4.</w:t>
            </w:r>
          </w:p>
          <w:p w14:paraId="13D89E1B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13. Limity dyskowe -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Quoty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8361FD0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14. Delegacja uprawnień: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sudo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sudoers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663F6BDA" w14:textId="27AC76D3" w:rsidR="00505FE4" w:rsidRPr="000F22F4" w:rsidRDefault="007C5C44" w:rsidP="007C5C44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 xml:space="preserve">          15. Biblioteki systemowe, monitoring sprzętu, ustawienia językowe.</w:t>
            </w:r>
          </w:p>
        </w:tc>
      </w:tr>
      <w:tr w:rsidR="00505FE4" w:rsidRPr="000F22F4" w14:paraId="152D57A1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EBFF52C" w14:textId="77777777" w:rsidR="00505FE4" w:rsidRPr="000F22F4" w:rsidRDefault="00505FE4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0F22F4" w14:paraId="70DE553A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876946" w14:textId="77777777" w:rsidR="00505FE4" w:rsidRPr="000F22F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0F22F4" w14:paraId="59708F16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C78981F" w14:textId="77777777" w:rsidR="00505FE4" w:rsidRPr="000F22F4" w:rsidRDefault="00505FE4" w:rsidP="00F77DC4">
            <w:pPr>
              <w:pStyle w:val="Nagwek1"/>
              <w:rPr>
                <w:szCs w:val="24"/>
              </w:rPr>
            </w:pPr>
            <w:r w:rsidRPr="000F22F4">
              <w:rPr>
                <w:szCs w:val="24"/>
              </w:rPr>
              <w:t>Laboratorium</w:t>
            </w:r>
          </w:p>
        </w:tc>
      </w:tr>
      <w:tr w:rsidR="00505FE4" w:rsidRPr="000F22F4" w14:paraId="5E07A0AC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F049AB" w14:textId="77777777" w:rsidR="007C5C44" w:rsidRPr="000F22F4" w:rsidRDefault="007C5C44" w:rsidP="007C5C44">
            <w:pPr>
              <w:pStyle w:val="normal1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 Instalacja systemu Linux i oprogramowania w środowisku wirtualnym.</w:t>
            </w:r>
          </w:p>
          <w:p w14:paraId="3747057B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2. Programowanie w powłoce BASH.</w:t>
            </w:r>
          </w:p>
          <w:p w14:paraId="3AAA09CA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3. Konfiguracja serwera SSH.</w:t>
            </w:r>
          </w:p>
          <w:p w14:paraId="28465683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4. Konfiguracja serwera FTP: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Vsftpd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PureFTPd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2D71A80C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5. Konfiguracja anonimowego serwera FTP.</w:t>
            </w:r>
          </w:p>
          <w:p w14:paraId="7C48A0A2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6. Konfiguracja serwera WWW Apache.</w:t>
            </w:r>
          </w:p>
          <w:p w14:paraId="0947639C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7. Konfiguracja serwera WWW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Nginx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12C51BC9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8. Konfiguracja serwera plików SAMBA.</w:t>
            </w:r>
          </w:p>
          <w:p w14:paraId="2EC7A5C4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9. Konfiguracja sieciowego systemu plików NFS.</w:t>
            </w:r>
          </w:p>
          <w:p w14:paraId="3C2F2F70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10. Konfiguracja serwera czasu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NTPd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Chrony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93BB05A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11. Konfiguracja serwera DHCP i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Dnsmasq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01E976A4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12. Konfiguracja poczty elektronicznej: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Postfix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Dovecot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479347C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13. Konfiguracja  Webowych klientów poczty elektronicznej.</w:t>
            </w:r>
          </w:p>
          <w:p w14:paraId="68DF811E" w14:textId="77777777" w:rsidR="007C5C44" w:rsidRPr="000F22F4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14. Konfiguracja serwera DNS Bind9.</w:t>
            </w:r>
          </w:p>
          <w:p w14:paraId="5679D5B6" w14:textId="77777777" w:rsidR="00505FE4" w:rsidRPr="000F22F4" w:rsidRDefault="007C5C44" w:rsidP="007C5C44">
            <w:pPr>
              <w:rPr>
                <w:color w:val="00000A"/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 xml:space="preserve">          15. Konfiguracja dysków i </w:t>
            </w:r>
            <w:proofErr w:type="spellStart"/>
            <w:r w:rsidRPr="000F22F4">
              <w:rPr>
                <w:color w:val="00000A"/>
                <w:sz w:val="24"/>
                <w:szCs w:val="24"/>
              </w:rPr>
              <w:t>quot</w:t>
            </w:r>
            <w:proofErr w:type="spellEnd"/>
            <w:r w:rsidRPr="000F22F4">
              <w:rPr>
                <w:color w:val="00000A"/>
                <w:sz w:val="24"/>
                <w:szCs w:val="24"/>
              </w:rPr>
              <w:t>.</w:t>
            </w:r>
          </w:p>
          <w:p w14:paraId="4E2E372D" w14:textId="0665AB7A" w:rsidR="00A8684B" w:rsidRPr="000F22F4" w:rsidRDefault="00A8684B" w:rsidP="007C5C44">
            <w:pPr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 xml:space="preserve">Każde lab jest realizowane na 2 godzinach </w:t>
            </w:r>
          </w:p>
        </w:tc>
      </w:tr>
      <w:tr w:rsidR="00505FE4" w:rsidRPr="000F22F4" w14:paraId="0BC401E2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5ABD2D4" w14:textId="77777777" w:rsidR="00505FE4" w:rsidRPr="000F22F4" w:rsidRDefault="00505FE4" w:rsidP="00F77DC4">
            <w:pPr>
              <w:pStyle w:val="Nagwek1"/>
              <w:rPr>
                <w:szCs w:val="24"/>
              </w:rPr>
            </w:pPr>
            <w:r w:rsidRPr="000F22F4">
              <w:rPr>
                <w:szCs w:val="24"/>
              </w:rPr>
              <w:t>Projekt</w:t>
            </w:r>
          </w:p>
        </w:tc>
      </w:tr>
      <w:tr w:rsidR="00505FE4" w:rsidRPr="000F22F4" w14:paraId="17D3374F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890008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F22F4" w14:paraId="44B1639B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CFD83AE" w14:textId="77777777" w:rsidR="00505FE4" w:rsidRPr="000F22F4" w:rsidRDefault="00505FE4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0F22F4" w14:paraId="154CB96D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471064" w14:textId="77777777" w:rsidR="00505FE4" w:rsidRPr="000F22F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0F22F4" w14:paraId="2B76118A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B72500F" w14:textId="77777777" w:rsidR="00505FE4" w:rsidRPr="000F22F4" w:rsidRDefault="00505FE4" w:rsidP="00F77DC4">
            <w:pPr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0F22F4" w14:paraId="651B7AA2" w14:textId="77777777" w:rsidTr="002042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B968C" w14:textId="77777777" w:rsidR="00505FE4" w:rsidRPr="000F22F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6A3C89C4" w14:textId="77777777" w:rsidR="00505FE4" w:rsidRPr="000F22F4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F22F4" w14:paraId="6EA93F82" w14:textId="77777777" w:rsidTr="002042F6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1A24" w14:textId="77777777" w:rsidR="00505FE4" w:rsidRPr="000F22F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3D5C9" w14:textId="77777777" w:rsidR="007C5C44" w:rsidRPr="000F22F4" w:rsidRDefault="007C5C44" w:rsidP="007C5C44">
            <w:pPr>
              <w:pStyle w:val="normal1"/>
              <w:numPr>
                <w:ilvl w:val="0"/>
                <w:numId w:val="1"/>
              </w:numPr>
              <w:spacing w:before="120" w:line="276" w:lineRule="auto"/>
              <w:rPr>
                <w:rFonts w:ascii="Times New Roman" w:hAnsi="Times New Roman" w:cs="Times New Roman"/>
                <w:color w:val="00000A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Dokumentacja systemowa: książka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Debian-handbook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(.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deb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), katalog dokumentacji aplikacji /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usr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/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share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/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doc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oraz </w:t>
            </w:r>
            <w:proofErr w:type="spellStart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man</w:t>
            </w:r>
            <w:proofErr w:type="spellEnd"/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i info.</w:t>
            </w:r>
          </w:p>
          <w:p w14:paraId="7BED49D2" w14:textId="77777777" w:rsidR="007C5C44" w:rsidRPr="000F22F4" w:rsidRDefault="007C5C44" w:rsidP="007C5C44">
            <w:pPr>
              <w:pStyle w:val="normal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lang w:val="en-US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E-book: Ubuntu Server Guide (Ubuntu 18.04 LTS).</w:t>
            </w:r>
          </w:p>
          <w:p w14:paraId="13BDAD2C" w14:textId="5935FA45" w:rsidR="00505FE4" w:rsidRPr="000F22F4" w:rsidRDefault="007C5C44" w:rsidP="007C5C44">
            <w:pPr>
              <w:pStyle w:val="normal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Zasoby internetowe - np.  www.server-world.info/en.</w:t>
            </w:r>
          </w:p>
        </w:tc>
      </w:tr>
      <w:tr w:rsidR="00505FE4" w:rsidRPr="00504C49" w14:paraId="5FD91B0C" w14:textId="77777777" w:rsidTr="002042F6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45DA" w14:textId="77777777" w:rsidR="00505FE4" w:rsidRPr="000F22F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29E21" w14:textId="59E5EE64" w:rsidR="00505FE4" w:rsidRPr="0064767A" w:rsidRDefault="007C5C44" w:rsidP="00A0655B">
            <w:pPr>
              <w:ind w:left="72"/>
              <w:rPr>
                <w:sz w:val="24"/>
                <w:szCs w:val="24"/>
                <w:lang w:val="it-IT"/>
              </w:rPr>
            </w:pPr>
            <w:proofErr w:type="spellStart"/>
            <w:r w:rsidRPr="000F22F4">
              <w:rPr>
                <w:color w:val="00000A"/>
                <w:sz w:val="24"/>
                <w:szCs w:val="24"/>
                <w:lang w:val="en-US"/>
              </w:rPr>
              <w:t>Autoryzowane</w:t>
            </w:r>
            <w:proofErr w:type="spellEnd"/>
            <w:r w:rsidRPr="000F22F4">
              <w:rPr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2F4">
              <w:rPr>
                <w:color w:val="00000A"/>
                <w:sz w:val="24"/>
                <w:szCs w:val="24"/>
                <w:lang w:val="en-US"/>
              </w:rPr>
              <w:t>materiały</w:t>
            </w:r>
            <w:proofErr w:type="spellEnd"/>
            <w:r w:rsidRPr="000F22F4">
              <w:rPr>
                <w:color w:val="00000A"/>
                <w:sz w:val="24"/>
                <w:szCs w:val="24"/>
                <w:lang w:val="en-US"/>
              </w:rPr>
              <w:t xml:space="preserve"> LPI (Linux Professional Institute) - e-</w:t>
            </w:r>
            <w:proofErr w:type="spellStart"/>
            <w:r w:rsidRPr="000F22F4">
              <w:rPr>
                <w:color w:val="00000A"/>
                <w:sz w:val="24"/>
                <w:szCs w:val="24"/>
                <w:lang w:val="en-US"/>
              </w:rPr>
              <w:t>booki</w:t>
            </w:r>
            <w:proofErr w:type="spellEnd"/>
            <w:r w:rsidRPr="000F22F4">
              <w:rPr>
                <w:color w:val="00000A"/>
                <w:sz w:val="24"/>
                <w:szCs w:val="24"/>
                <w:lang w:val="en-US"/>
              </w:rPr>
              <w:t>.</w:t>
            </w:r>
          </w:p>
        </w:tc>
      </w:tr>
      <w:tr w:rsidR="00505FE4" w:rsidRPr="000F22F4" w14:paraId="7B759719" w14:textId="77777777" w:rsidTr="002042F6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8B01" w14:textId="77777777" w:rsidR="00505FE4" w:rsidRPr="000F22F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F22F4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47191" w14:textId="25555351" w:rsidR="00505FE4" w:rsidRPr="000F22F4" w:rsidRDefault="007C5C44" w:rsidP="00A0655B">
            <w:pPr>
              <w:ind w:left="72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Wykład, pokaz konfiguracji, praca w środowisku wirtualnym.</w:t>
            </w:r>
          </w:p>
        </w:tc>
      </w:tr>
      <w:tr w:rsidR="00505FE4" w:rsidRPr="000F22F4" w14:paraId="2B07D6DE" w14:textId="77777777" w:rsidTr="002042F6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328899" w14:textId="77777777" w:rsidR="00505FE4" w:rsidRPr="000F22F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2D8DE" w14:textId="77777777" w:rsidR="00243324" w:rsidRPr="000F22F4" w:rsidRDefault="00243324" w:rsidP="00243324">
            <w:pPr>
              <w:pStyle w:val="normal1"/>
              <w:spacing w:line="276" w:lineRule="auto"/>
              <w:ind w:left="124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Wagi: wykład 50%, lab. 50%.</w:t>
            </w:r>
          </w:p>
          <w:p w14:paraId="0BA66EB4" w14:textId="77777777" w:rsidR="00243324" w:rsidRPr="000F22F4" w:rsidRDefault="00243324" w:rsidP="00243324">
            <w:pPr>
              <w:pStyle w:val="normal1"/>
              <w:spacing w:line="276" w:lineRule="auto"/>
              <w:ind w:left="124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Zaliczenie w formie pisemnej z treści wykładu.</w:t>
            </w:r>
          </w:p>
          <w:p w14:paraId="0AF1AFC2" w14:textId="77777777" w:rsidR="00243324" w:rsidRPr="000F22F4" w:rsidRDefault="00243324" w:rsidP="00243324">
            <w:pPr>
              <w:pStyle w:val="normal1"/>
              <w:spacing w:line="276" w:lineRule="auto"/>
              <w:ind w:left="124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0F22F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Wykonanie zadania praktycznego  w środowisku wirtualnym</w:t>
            </w:r>
          </w:p>
          <w:p w14:paraId="52AF52C9" w14:textId="74F05A13" w:rsidR="00505FE4" w:rsidRPr="000F22F4" w:rsidRDefault="00243324" w:rsidP="00243324">
            <w:pPr>
              <w:ind w:left="72"/>
              <w:rPr>
                <w:sz w:val="24"/>
                <w:szCs w:val="24"/>
              </w:rPr>
            </w:pPr>
            <w:r w:rsidRPr="000F22F4">
              <w:rPr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14:paraId="66CAC110" w14:textId="77777777" w:rsidR="00505FE4" w:rsidRPr="000F22F4" w:rsidRDefault="00505FE4" w:rsidP="00505FE4">
      <w:pPr>
        <w:rPr>
          <w:sz w:val="22"/>
          <w:szCs w:val="22"/>
        </w:rPr>
      </w:pPr>
      <w:r w:rsidRPr="000F22F4">
        <w:rPr>
          <w:sz w:val="22"/>
          <w:szCs w:val="22"/>
        </w:rPr>
        <w:t>* Literatura może być zmieniona po akceptacji Dyrektora Instytutu</w:t>
      </w:r>
    </w:p>
    <w:p w14:paraId="0B5D686B" w14:textId="77777777" w:rsidR="00505FE4" w:rsidRPr="000F22F4" w:rsidRDefault="00505FE4" w:rsidP="00505FE4">
      <w:pPr>
        <w:rPr>
          <w:sz w:val="22"/>
          <w:szCs w:val="22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F22F4" w14:paraId="18D838F9" w14:textId="77777777" w:rsidTr="002042F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7B900A" w14:textId="77777777" w:rsidR="00505FE4" w:rsidRPr="000F22F4" w:rsidRDefault="00505FE4" w:rsidP="00F77DC4">
            <w:pPr>
              <w:jc w:val="center"/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5187D4" w14:textId="77777777" w:rsidR="00505FE4" w:rsidRPr="000F22F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6D4B2B2" w14:textId="77777777" w:rsidR="00505FE4" w:rsidRPr="000F22F4" w:rsidRDefault="00505FE4" w:rsidP="00F77DC4">
            <w:pPr>
              <w:jc w:val="center"/>
              <w:rPr>
                <w:sz w:val="18"/>
                <w:szCs w:val="18"/>
              </w:rPr>
            </w:pPr>
            <w:r w:rsidRPr="000F22F4">
              <w:rPr>
                <w:sz w:val="18"/>
                <w:szCs w:val="18"/>
              </w:rPr>
              <w:t>Nr efektu uczenia się/grupy efektów</w:t>
            </w:r>
            <w:r w:rsidRPr="000F22F4">
              <w:rPr>
                <w:sz w:val="18"/>
                <w:szCs w:val="18"/>
              </w:rPr>
              <w:br/>
            </w:r>
          </w:p>
        </w:tc>
      </w:tr>
      <w:tr w:rsidR="00505FE4" w:rsidRPr="000F22F4" w14:paraId="334D5D09" w14:textId="77777777" w:rsidTr="002042F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0E67EC" w14:textId="5E5CDF51" w:rsidR="00505FE4" w:rsidRPr="000F22F4" w:rsidRDefault="00243324" w:rsidP="00A0655B">
            <w:pPr>
              <w:rPr>
                <w:sz w:val="22"/>
                <w:szCs w:val="22"/>
              </w:rPr>
            </w:pPr>
            <w:r w:rsidRPr="000F22F4">
              <w:rPr>
                <w:color w:val="00000A"/>
                <w:sz w:val="24"/>
                <w:szCs w:val="24"/>
              </w:rPr>
              <w:t>Zaliczenie z teorii, terminów i poleceń (wykład).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B59CCE" w14:textId="1480456E" w:rsidR="00505FE4" w:rsidRPr="000F22F4" w:rsidRDefault="00243324" w:rsidP="00A0655B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01-03</w:t>
            </w:r>
          </w:p>
        </w:tc>
      </w:tr>
      <w:tr w:rsidR="00505FE4" w:rsidRPr="000F22F4" w14:paraId="1386664D" w14:textId="77777777" w:rsidTr="002042F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DFB6" w14:textId="56ADA388" w:rsidR="00505FE4" w:rsidRPr="000F22F4" w:rsidRDefault="00243324" w:rsidP="00A0655B">
            <w:pPr>
              <w:rPr>
                <w:sz w:val="22"/>
                <w:szCs w:val="22"/>
              </w:rPr>
            </w:pPr>
            <w:r w:rsidRPr="000F22F4">
              <w:rPr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120DC" w14:textId="12CC7339" w:rsidR="00505FE4" w:rsidRPr="000F22F4" w:rsidRDefault="00243324" w:rsidP="00A0655B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04-07</w:t>
            </w:r>
          </w:p>
        </w:tc>
      </w:tr>
      <w:tr w:rsidR="00505FE4" w:rsidRPr="000F22F4" w14:paraId="2FCADD63" w14:textId="77777777" w:rsidTr="002042F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4B4D" w14:textId="77777777" w:rsidR="00505FE4" w:rsidRPr="000F22F4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88CB5" w14:textId="77777777" w:rsidR="00505FE4" w:rsidRPr="000F22F4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0F22F4" w14:paraId="3F4ABCA8" w14:textId="77777777" w:rsidTr="002042F6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9BEC72" w14:textId="77777777" w:rsidR="00505FE4" w:rsidRPr="000F22F4" w:rsidRDefault="00505FE4" w:rsidP="00F77DC4">
            <w:pPr>
              <w:rPr>
                <w:sz w:val="22"/>
                <w:szCs w:val="22"/>
              </w:rPr>
            </w:pPr>
            <w:r w:rsidRPr="000F22F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52625C" w14:textId="77777777" w:rsidR="009B26DF" w:rsidRPr="000F22F4" w:rsidRDefault="009B26DF" w:rsidP="009B26DF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Wagi: wykład 50%, lab. 50%.</w:t>
            </w:r>
          </w:p>
          <w:p w14:paraId="0A9409B7" w14:textId="77777777" w:rsidR="009B26DF" w:rsidRPr="000F22F4" w:rsidRDefault="009B26DF" w:rsidP="009B26DF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Zaliczenie w formie pisemnej z treści wykładu.</w:t>
            </w:r>
          </w:p>
          <w:p w14:paraId="6C455DFD" w14:textId="77777777" w:rsidR="009B26DF" w:rsidRPr="000F22F4" w:rsidRDefault="009B26DF" w:rsidP="009B26DF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>Wykonanie zadania praktycznego  w środowisku wirtualnym</w:t>
            </w:r>
          </w:p>
          <w:p w14:paraId="3CCA7DD9" w14:textId="3C339FB2" w:rsidR="00505FE4" w:rsidRPr="000F22F4" w:rsidRDefault="009B26DF" w:rsidP="009B26DF">
            <w:pPr>
              <w:rPr>
                <w:sz w:val="22"/>
                <w:szCs w:val="22"/>
              </w:rPr>
            </w:pPr>
            <w:r w:rsidRPr="000F22F4">
              <w:rPr>
                <w:sz w:val="22"/>
                <w:szCs w:val="22"/>
              </w:rPr>
              <w:t xml:space="preserve"> - zaliczenie lab.</w:t>
            </w:r>
          </w:p>
        </w:tc>
      </w:tr>
    </w:tbl>
    <w:p w14:paraId="3134562B" w14:textId="77777777" w:rsidR="00505FE4" w:rsidRPr="000F22F4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F22F4" w14:paraId="3068B3FE" w14:textId="77777777" w:rsidTr="002042F6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A80FE" w14:textId="77777777" w:rsidR="00505FE4" w:rsidRPr="000F22F4" w:rsidRDefault="00505FE4" w:rsidP="00F77DC4">
            <w:pPr>
              <w:jc w:val="center"/>
              <w:rPr>
                <w:b/>
              </w:rPr>
            </w:pPr>
          </w:p>
          <w:p w14:paraId="3C937427" w14:textId="77777777" w:rsidR="00505FE4" w:rsidRPr="000F22F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NAKŁAD PRACY STUDENTA</w:t>
            </w:r>
          </w:p>
          <w:p w14:paraId="7FDBDAE0" w14:textId="77777777" w:rsidR="00505FE4" w:rsidRPr="000F22F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F22F4" w14:paraId="09A9D9FB" w14:textId="77777777" w:rsidTr="002042F6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CDF16A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6B336B0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45ED36" w14:textId="77777777" w:rsidR="00505FE4" w:rsidRPr="000F22F4" w:rsidRDefault="00505FE4" w:rsidP="00F77DC4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F22F4" w14:paraId="058876DC" w14:textId="77777777" w:rsidTr="002042F6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2FD9" w14:textId="77777777" w:rsidR="00505FE4" w:rsidRPr="000F22F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847A" w14:textId="77777777" w:rsidR="00505FE4" w:rsidRPr="000F22F4" w:rsidRDefault="00505FE4" w:rsidP="00F77DC4">
            <w:pPr>
              <w:jc w:val="center"/>
            </w:pPr>
            <w:r w:rsidRPr="000F22F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24B3" w14:textId="77777777" w:rsidR="00505FE4" w:rsidRPr="000F22F4" w:rsidRDefault="00505FE4" w:rsidP="00F77DC4">
            <w:pPr>
              <w:jc w:val="center"/>
            </w:pPr>
            <w:r w:rsidRPr="000F22F4">
              <w:t xml:space="preserve">W tym zajęcia powiązane </w:t>
            </w:r>
            <w:r w:rsidRPr="000F22F4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FB9B7B" w14:textId="77777777" w:rsidR="00505FE4" w:rsidRPr="000F22F4" w:rsidRDefault="00505FE4" w:rsidP="00F77DC4">
            <w:pPr>
              <w:jc w:val="center"/>
              <w:rPr>
                <w:color w:val="FF0000"/>
              </w:rPr>
            </w:pPr>
            <w:r w:rsidRPr="000F22F4">
              <w:t>W tym udział w zajęciach przeprowadzanych z wykorzystaniem metod i</w:t>
            </w:r>
            <w:r w:rsidR="00A4490B" w:rsidRPr="000F22F4">
              <w:t> </w:t>
            </w:r>
            <w:r w:rsidRPr="000F22F4">
              <w:t>technik kształcenia na odległość</w:t>
            </w:r>
          </w:p>
        </w:tc>
      </w:tr>
      <w:tr w:rsidR="00505FE4" w:rsidRPr="000F22F4" w14:paraId="0100B0DB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79BC" w14:textId="77777777" w:rsidR="00505FE4" w:rsidRPr="000F22F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1AC1" w14:textId="2DB94331" w:rsidR="00505FE4" w:rsidRPr="000F22F4" w:rsidRDefault="007C5C4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48D0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02038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66D3FA45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70FE" w14:textId="77777777" w:rsidR="00505FE4" w:rsidRPr="000F22F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2ED" w14:textId="37537456" w:rsidR="00505FE4" w:rsidRPr="000F22F4" w:rsidRDefault="007C5C4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CB59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ADE03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672AAA0F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1975" w14:textId="77777777" w:rsidR="00505FE4" w:rsidRPr="000F22F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F22F4">
              <w:rPr>
                <w:sz w:val="24"/>
                <w:szCs w:val="24"/>
              </w:rPr>
              <w:t>Udział w ćwiczeniach audytoryjnych</w:t>
            </w:r>
            <w:r w:rsidRPr="000F22F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8907" w14:textId="1A4D3AC8" w:rsidR="00505FE4" w:rsidRPr="000F22F4" w:rsidRDefault="00533CD0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9E33" w14:textId="18585711" w:rsidR="00505FE4" w:rsidRPr="000F22F4" w:rsidRDefault="00533CD0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0B70A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537801DE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00D3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96C4" w14:textId="557FDD61" w:rsidR="00505FE4" w:rsidRPr="000F22F4" w:rsidRDefault="00533CD0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9746" w14:textId="2699E34B" w:rsidR="00505FE4" w:rsidRPr="000F22F4" w:rsidRDefault="00533CD0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F2981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1B442EEA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90D8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Przygotowanie projektu / eseju / itp.</w:t>
            </w:r>
            <w:r w:rsidRPr="000F22F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773A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ADDB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196D5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00BA7C35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9011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937A" w14:textId="4D2944BC" w:rsidR="00505FE4" w:rsidRPr="000F22F4" w:rsidRDefault="0024332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1</w:t>
            </w:r>
            <w:r w:rsidR="00533CD0" w:rsidRPr="000F22F4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64BF" w14:textId="59749701" w:rsidR="00505FE4" w:rsidRPr="000F22F4" w:rsidRDefault="00533CD0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6BA6C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688CDA6C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AEDC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AD7" w14:textId="3EE29B38" w:rsidR="00505FE4" w:rsidRPr="000F22F4" w:rsidRDefault="0024332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12F0" w14:textId="1669932E" w:rsidR="00505FE4" w:rsidRPr="000F22F4" w:rsidRDefault="00243324" w:rsidP="00A0655B">
            <w:pPr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02E4B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4EA9C97B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3FA4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71AF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133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43748" w14:textId="77777777" w:rsidR="00505FE4" w:rsidRPr="000F22F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793949C4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4521" w14:textId="77777777" w:rsidR="00505FE4" w:rsidRPr="000F22F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EDD6" w14:textId="1BF4A876" w:rsidR="00505FE4" w:rsidRPr="000F22F4" w:rsidRDefault="002433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0555" w14:textId="13023108" w:rsidR="00505FE4" w:rsidRPr="000F22F4" w:rsidRDefault="002433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46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883" w14:textId="77777777" w:rsidR="00505FE4" w:rsidRPr="000F22F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386BFBC1" w14:textId="77777777" w:rsidTr="002042F6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FDC8A" w14:textId="77777777" w:rsidR="00505FE4" w:rsidRPr="000F22F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4C692F" w14:textId="02716B8C" w:rsidR="00505FE4" w:rsidRPr="000F22F4" w:rsidRDefault="00243324" w:rsidP="002433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0F22F4" w14:paraId="0C8F06DA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5E020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F22F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93EA43" w14:textId="273617EF" w:rsidR="00505FE4" w:rsidRPr="000F22F4" w:rsidRDefault="00243324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F22F4">
              <w:rPr>
                <w:b/>
                <w:sz w:val="24"/>
                <w:szCs w:val="24"/>
              </w:rPr>
              <w:t>1,8 ECTS</w:t>
            </w:r>
          </w:p>
        </w:tc>
      </w:tr>
      <w:tr w:rsidR="00505FE4" w:rsidRPr="000F22F4" w14:paraId="24F4ACCC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68C12" w14:textId="77777777" w:rsidR="00505FE4" w:rsidRPr="000F22F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F22F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4387531" w14:textId="77777777" w:rsidR="00505FE4" w:rsidRPr="000F22F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F22F4" w14:paraId="267068FD" w14:textId="77777777" w:rsidTr="002042F6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995D956" w14:textId="77777777" w:rsidR="00505FE4" w:rsidRPr="000F22F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lastRenderedPageBreak/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4BFA02A" w14:textId="68D9B37E" w:rsidR="00505FE4" w:rsidRPr="000F22F4" w:rsidRDefault="00533CD0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F22F4">
              <w:rPr>
                <w:sz w:val="24"/>
                <w:szCs w:val="24"/>
              </w:rPr>
              <w:t>47</w:t>
            </w:r>
            <w:r w:rsidRPr="000F22F4">
              <w:rPr>
                <w:b/>
                <w:sz w:val="24"/>
                <w:szCs w:val="24"/>
              </w:rPr>
              <w:br/>
              <w:t>1,9 ECTS</w:t>
            </w:r>
          </w:p>
        </w:tc>
      </w:tr>
    </w:tbl>
    <w:p w14:paraId="417883CF" w14:textId="77777777" w:rsidR="00DB50E0" w:rsidRPr="000F22F4" w:rsidRDefault="00DB50E0" w:rsidP="00505FE4"/>
    <w:sectPr w:rsidR="00DB50E0" w:rsidRPr="000F22F4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8BD8E" w14:textId="77777777" w:rsidR="0043194D" w:rsidRDefault="0043194D" w:rsidP="00505FE4">
      <w:r>
        <w:separator/>
      </w:r>
    </w:p>
  </w:endnote>
  <w:endnote w:type="continuationSeparator" w:id="0">
    <w:p w14:paraId="21DA9BD7" w14:textId="77777777" w:rsidR="0043194D" w:rsidRDefault="0043194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FBD4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FD17B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F2BE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184145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52D40" w14:textId="77777777" w:rsidR="0043194D" w:rsidRDefault="0043194D" w:rsidP="00505FE4">
      <w:r>
        <w:separator/>
      </w:r>
    </w:p>
  </w:footnote>
  <w:footnote w:type="continuationSeparator" w:id="0">
    <w:p w14:paraId="1DE1013F" w14:textId="77777777" w:rsidR="0043194D" w:rsidRDefault="0043194D" w:rsidP="00505FE4">
      <w:r>
        <w:continuationSeparator/>
      </w:r>
    </w:p>
  </w:footnote>
  <w:footnote w:id="1">
    <w:p w14:paraId="1E2E80BD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9777EE"/>
    <w:multiLevelType w:val="multilevel"/>
    <w:tmpl w:val="78003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896696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EBF"/>
    <w:rsid w:val="000579F0"/>
    <w:rsid w:val="000E4314"/>
    <w:rsid w:val="000F22F4"/>
    <w:rsid w:val="002042F6"/>
    <w:rsid w:val="00243324"/>
    <w:rsid w:val="002A7236"/>
    <w:rsid w:val="00305830"/>
    <w:rsid w:val="00387E6E"/>
    <w:rsid w:val="003B1803"/>
    <w:rsid w:val="0043194D"/>
    <w:rsid w:val="004F30B8"/>
    <w:rsid w:val="00504C49"/>
    <w:rsid w:val="00505FE4"/>
    <w:rsid w:val="00533CD0"/>
    <w:rsid w:val="00580CF5"/>
    <w:rsid w:val="005A2359"/>
    <w:rsid w:val="006369D6"/>
    <w:rsid w:val="0064767A"/>
    <w:rsid w:val="00762B05"/>
    <w:rsid w:val="007C5C44"/>
    <w:rsid w:val="00875D8C"/>
    <w:rsid w:val="008A2D5A"/>
    <w:rsid w:val="00944FA6"/>
    <w:rsid w:val="009B26DF"/>
    <w:rsid w:val="009C5D87"/>
    <w:rsid w:val="00A0655B"/>
    <w:rsid w:val="00A32A3D"/>
    <w:rsid w:val="00A4490B"/>
    <w:rsid w:val="00A74579"/>
    <w:rsid w:val="00A8684B"/>
    <w:rsid w:val="00AF15B9"/>
    <w:rsid w:val="00B06DFE"/>
    <w:rsid w:val="00D64EBF"/>
    <w:rsid w:val="00DB309D"/>
    <w:rsid w:val="00DB50E0"/>
    <w:rsid w:val="00FE18A3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2B0C4"/>
  <w15:chartTrackingRefBased/>
  <w15:docId w15:val="{35F74737-8E71-4610-8EE9-B127D49D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normal1">
    <w:name w:val="normal1"/>
    <w:qFormat/>
    <w:rsid w:val="00D64EBF"/>
    <w:pPr>
      <w:widowControl w:val="0"/>
      <w:suppressAutoHyphens/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24</TotalTime>
  <Pages>4</Pages>
  <Words>788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9</cp:revision>
  <cp:lastPrinted>2023-12-05T12:20:00Z</cp:lastPrinted>
  <dcterms:created xsi:type="dcterms:W3CDTF">2024-06-05T05:27:00Z</dcterms:created>
  <dcterms:modified xsi:type="dcterms:W3CDTF">2024-08-21T14:30:00Z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